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64952A" w14:textId="77777777" w:rsidR="00177998" w:rsidRDefault="00177998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14:paraId="72BB2BB9" w14:textId="77777777" w:rsidR="00177998" w:rsidRDefault="00177998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14:paraId="11894346" w14:textId="77777777" w:rsidR="00177998" w:rsidRDefault="00177998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14:paraId="59E68E59" w14:textId="77777777" w:rsidR="00177998" w:rsidRDefault="00177998">
      <w:pPr>
        <w:framePr w:w="11630" w:h="732" w:hRule="exact" w:hSpace="187" w:wrap="around" w:vAnchor="page" w:hAnchor="page" w:x="298" w:y="851"/>
        <w:jc w:val="center"/>
      </w:pPr>
    </w:p>
    <w:p w14:paraId="7CEFD5D4" w14:textId="77777777" w:rsidR="00177998" w:rsidRPr="00A87614" w:rsidRDefault="006A48C8" w:rsidP="00A87614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mallCaps/>
          <w:sz w:val="20"/>
        </w:rPr>
        <w:fldChar w:fldCharType="begin"/>
      </w:r>
      <w:r w:rsidR="00177998">
        <w:rPr>
          <w:rFonts w:ascii="Times New Roman" w:hAnsi="Times New Roman"/>
          <w:smallCaps/>
          <w:sz w:val="20"/>
        </w:rPr>
        <w:instrText xml:space="preserve"> TIME \@ "d MMMM, yyyy" </w:instrText>
      </w:r>
      <w:r>
        <w:rPr>
          <w:rFonts w:ascii="Times New Roman" w:hAnsi="Times New Roman"/>
          <w:smallCaps/>
          <w:sz w:val="20"/>
        </w:rPr>
        <w:fldChar w:fldCharType="separate"/>
      </w:r>
      <w:r w:rsidR="000B62A2">
        <w:rPr>
          <w:rFonts w:ascii="Times New Roman" w:hAnsi="Times New Roman"/>
          <w:smallCaps/>
          <w:noProof/>
          <w:sz w:val="20"/>
        </w:rPr>
        <w:t>21 June, 2017</w:t>
      </w:r>
      <w:r>
        <w:rPr>
          <w:rFonts w:ascii="Times New Roman" w:hAnsi="Times New Roman"/>
          <w:smallCaps/>
          <w:sz w:val="20"/>
        </w:rPr>
        <w:fldChar w:fldCharType="end"/>
      </w:r>
    </w:p>
    <w:p w14:paraId="17EB1CA1" w14:textId="77777777"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14:paraId="31B614A5" w14:textId="77777777"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14:paraId="3142D4B6" w14:textId="77777777" w:rsidR="0083416B" w:rsidRDefault="0083416B" w:rsidP="0083416B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U.S. Citizenship &amp; Immigration Services</w:t>
      </w:r>
    </w:p>
    <w:p w14:paraId="6BE70AA1" w14:textId="77777777" w:rsidR="0083416B" w:rsidRDefault="0083416B" w:rsidP="0083416B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P.O. Box </w:t>
      </w:r>
      <w:r w:rsidR="008C6330">
        <w:rPr>
          <w:rFonts w:ascii="Times New Roman" w:hAnsi="Times New Roman"/>
          <w:szCs w:val="24"/>
        </w:rPr>
        <w:t>10590</w:t>
      </w:r>
    </w:p>
    <w:p w14:paraId="198FAB64" w14:textId="77777777" w:rsidR="0083416B" w:rsidRDefault="008C6330" w:rsidP="0083416B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Laguna Niguel, CA 92607</w:t>
      </w:r>
    </w:p>
    <w:p w14:paraId="37AEDA32" w14:textId="77777777" w:rsidR="00177998" w:rsidRDefault="00177998" w:rsidP="001C1F65">
      <w:pPr>
        <w:rPr>
          <w:rFonts w:ascii="Times New Roman" w:hAnsi="Times New Roman"/>
          <w:szCs w:val="24"/>
        </w:rPr>
      </w:pPr>
    </w:p>
    <w:p w14:paraId="49F572DA" w14:textId="77777777" w:rsidR="0083416B" w:rsidRDefault="0083416B" w:rsidP="0083416B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Re:</w:t>
      </w:r>
      <w:r>
        <w:rPr>
          <w:rFonts w:ascii="Times New Roman" w:hAnsi="Times New Roman"/>
          <w:b/>
          <w:szCs w:val="24"/>
        </w:rPr>
        <w:tab/>
        <w:t>Alien</w:t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  <w:t>:</w:t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>JI HYE CHOI</w:t>
      </w:r>
    </w:p>
    <w:p w14:paraId="6843E1FF" w14:textId="77777777" w:rsidR="0083416B" w:rsidRDefault="0083416B" w:rsidP="0083416B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  <w:t>A-Number</w:t>
      </w:r>
      <w:r>
        <w:rPr>
          <w:rFonts w:ascii="Times New Roman" w:hAnsi="Times New Roman"/>
          <w:b/>
          <w:szCs w:val="24"/>
        </w:rPr>
        <w:tab/>
        <w:t>:</w:t>
      </w:r>
      <w:r>
        <w:rPr>
          <w:rFonts w:ascii="Times New Roman" w:hAnsi="Times New Roman"/>
          <w:b/>
          <w:szCs w:val="24"/>
        </w:rPr>
        <w:tab/>
        <w:t>A-2</w:t>
      </w:r>
      <w:r>
        <w:rPr>
          <w:rFonts w:ascii="Times New Roman" w:hAnsi="Times New Roman"/>
          <w:b/>
          <w:szCs w:val="24"/>
        </w:rPr>
        <w:t>14-256-201</w:t>
      </w:r>
    </w:p>
    <w:p w14:paraId="0F41D473" w14:textId="77777777" w:rsidR="0083416B" w:rsidRDefault="0083416B" w:rsidP="0083416B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  <w:t>Receipt No.</w:t>
      </w:r>
      <w:r>
        <w:rPr>
          <w:rFonts w:ascii="Times New Roman" w:hAnsi="Times New Roman"/>
          <w:b/>
          <w:szCs w:val="24"/>
        </w:rPr>
        <w:tab/>
        <w:t>:</w:t>
      </w:r>
      <w:r>
        <w:rPr>
          <w:rFonts w:ascii="Times New Roman" w:hAnsi="Times New Roman"/>
          <w:b/>
          <w:szCs w:val="24"/>
        </w:rPr>
        <w:tab/>
        <w:t>IOE0901452276</w:t>
      </w:r>
    </w:p>
    <w:p w14:paraId="6B7FE6F6" w14:textId="77777777" w:rsidR="0083416B" w:rsidRDefault="0083416B" w:rsidP="0083416B">
      <w:pPr>
        <w:rPr>
          <w:rFonts w:ascii="Times New Roman" w:hAnsi="Times New Roman"/>
          <w:b/>
          <w:szCs w:val="24"/>
        </w:rPr>
      </w:pPr>
    </w:p>
    <w:p w14:paraId="4A9B513A" w14:textId="50E9928A" w:rsidR="006208E9" w:rsidRPr="006208E9" w:rsidRDefault="006208E9" w:rsidP="006208E9">
      <w:pPr>
        <w:jc w:val="center"/>
        <w:rPr>
          <w:rFonts w:ascii="Times New Roman" w:hAnsi="Times New Roman"/>
          <w:b/>
          <w:i/>
          <w:sz w:val="32"/>
          <w:szCs w:val="24"/>
        </w:rPr>
      </w:pPr>
      <w:r w:rsidRPr="006208E9">
        <w:rPr>
          <w:rFonts w:ascii="Times New Roman" w:hAnsi="Times New Roman"/>
          <w:b/>
          <w:i/>
          <w:sz w:val="32"/>
          <w:szCs w:val="24"/>
        </w:rPr>
        <w:t>Response to Request for Evidence (I-821D)</w:t>
      </w:r>
    </w:p>
    <w:p w14:paraId="438803C0" w14:textId="77777777" w:rsidR="006208E9" w:rsidRDefault="006208E9" w:rsidP="0083416B">
      <w:pPr>
        <w:rPr>
          <w:rFonts w:ascii="Times New Roman" w:hAnsi="Times New Roman"/>
          <w:b/>
          <w:szCs w:val="24"/>
        </w:rPr>
      </w:pPr>
    </w:p>
    <w:p w14:paraId="24CC6B7F" w14:textId="77777777" w:rsidR="0083416B" w:rsidRDefault="0083416B" w:rsidP="0083416B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Dear Reviewing Officer:</w:t>
      </w:r>
    </w:p>
    <w:p w14:paraId="5144B1FD" w14:textId="77777777" w:rsidR="0083416B" w:rsidRDefault="0083416B" w:rsidP="0083416B">
      <w:pPr>
        <w:rPr>
          <w:rFonts w:ascii="Times New Roman" w:hAnsi="Times New Roman"/>
          <w:szCs w:val="24"/>
        </w:rPr>
      </w:pPr>
    </w:p>
    <w:p w14:paraId="536D225B" w14:textId="2FEF38C9" w:rsidR="0083416B" w:rsidRDefault="0083416B" w:rsidP="0083416B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Our office represents Ms. </w:t>
      </w:r>
      <w:r>
        <w:rPr>
          <w:rFonts w:ascii="Times New Roman" w:hAnsi="Times New Roman"/>
          <w:szCs w:val="24"/>
        </w:rPr>
        <w:t xml:space="preserve">Ji Hye Choi </w:t>
      </w:r>
      <w:r w:rsidR="006D1532">
        <w:rPr>
          <w:rFonts w:ascii="Times New Roman" w:hAnsi="Times New Roman"/>
          <w:szCs w:val="24"/>
        </w:rPr>
        <w:t>regarding</w:t>
      </w:r>
      <w:r>
        <w:rPr>
          <w:rFonts w:ascii="Times New Roman" w:hAnsi="Times New Roman"/>
          <w:szCs w:val="24"/>
        </w:rPr>
        <w:t xml:space="preserve"> the above-referenced matter.</w:t>
      </w:r>
    </w:p>
    <w:p w14:paraId="1CCBE908" w14:textId="77777777" w:rsidR="0083416B" w:rsidRDefault="0083416B" w:rsidP="0083416B">
      <w:pPr>
        <w:jc w:val="both"/>
        <w:rPr>
          <w:rFonts w:ascii="Times New Roman" w:hAnsi="Times New Roman"/>
          <w:szCs w:val="24"/>
        </w:rPr>
      </w:pPr>
    </w:p>
    <w:p w14:paraId="55B7A7EE" w14:textId="45135BD1" w:rsidR="0083416B" w:rsidRDefault="0083416B" w:rsidP="0083416B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We are in receipt of the Department’s </w:t>
      </w:r>
      <w:r w:rsidR="001B12C0">
        <w:rPr>
          <w:rFonts w:ascii="Times New Roman" w:hAnsi="Times New Roman"/>
          <w:i/>
          <w:szCs w:val="24"/>
        </w:rPr>
        <w:t xml:space="preserve">Request for </w:t>
      </w:r>
      <w:r>
        <w:rPr>
          <w:rFonts w:ascii="Times New Roman" w:hAnsi="Times New Roman"/>
          <w:i/>
          <w:szCs w:val="24"/>
        </w:rPr>
        <w:t>Evidence</w:t>
      </w:r>
      <w:r w:rsidR="006208E9">
        <w:rPr>
          <w:rFonts w:ascii="Times New Roman" w:hAnsi="Times New Roman"/>
          <w:i/>
          <w:szCs w:val="24"/>
        </w:rPr>
        <w:t xml:space="preserve"> </w:t>
      </w:r>
      <w:r>
        <w:rPr>
          <w:rFonts w:ascii="Times New Roman" w:hAnsi="Times New Roman"/>
          <w:szCs w:val="24"/>
        </w:rPr>
        <w:t>dated June 2, 2017</w:t>
      </w:r>
      <w:r>
        <w:rPr>
          <w:rFonts w:ascii="Times New Roman" w:hAnsi="Times New Roman"/>
          <w:szCs w:val="24"/>
        </w:rPr>
        <w:t>.  Enclosed please find the following in response</w:t>
      </w:r>
      <w:r w:rsidR="00D37C4E">
        <w:rPr>
          <w:rFonts w:ascii="Times New Roman" w:hAnsi="Times New Roman"/>
          <w:szCs w:val="24"/>
        </w:rPr>
        <w:t xml:space="preserve"> to the Department’s Request.</w:t>
      </w:r>
    </w:p>
    <w:p w14:paraId="50B4D9C6" w14:textId="77777777" w:rsidR="00D37C4E" w:rsidRDefault="00D37C4E" w:rsidP="0083416B">
      <w:pPr>
        <w:jc w:val="both"/>
        <w:rPr>
          <w:rFonts w:ascii="Times New Roman" w:hAnsi="Times New Roman"/>
          <w:szCs w:val="24"/>
        </w:rPr>
      </w:pPr>
    </w:p>
    <w:p w14:paraId="12B6476E" w14:textId="6513559D" w:rsidR="00D37C4E" w:rsidRDefault="00D37C4E" w:rsidP="0083416B">
      <w:pPr>
        <w:jc w:val="both"/>
        <w:rPr>
          <w:rFonts w:ascii="Times New Roman" w:hAnsi="Times New Roman"/>
          <w:szCs w:val="24"/>
        </w:rPr>
      </w:pPr>
      <w:r w:rsidRPr="00D37C4E">
        <w:rPr>
          <w:rFonts w:ascii="Times New Roman" w:hAnsi="Times New Roman"/>
          <w:szCs w:val="24"/>
        </w:rPr>
        <w:t>Below is in response to the Request for Evidence:</w:t>
      </w:r>
    </w:p>
    <w:p w14:paraId="01B22F01" w14:textId="77777777" w:rsidR="001B12C0" w:rsidRDefault="001B12C0" w:rsidP="0083416B">
      <w:pPr>
        <w:jc w:val="both"/>
        <w:rPr>
          <w:rFonts w:ascii="Times New Roman" w:hAnsi="Times New Roman"/>
          <w:szCs w:val="24"/>
        </w:rPr>
      </w:pPr>
    </w:p>
    <w:p w14:paraId="1A3C3C1A" w14:textId="15AAEAA7" w:rsidR="001B12C0" w:rsidRDefault="006208E9" w:rsidP="006208E9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IDENTITY</w:t>
      </w:r>
    </w:p>
    <w:p w14:paraId="7A944CD9" w14:textId="75EAFE72" w:rsidR="00D37C4E" w:rsidRPr="00D37C4E" w:rsidRDefault="00EC6F92" w:rsidP="00D37C4E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Enclosed please find a copy of Ms. Choi’s </w:t>
      </w:r>
      <w:r w:rsidR="003A33E4">
        <w:rPr>
          <w:rFonts w:ascii="Times New Roman" w:hAnsi="Times New Roman"/>
          <w:szCs w:val="24"/>
        </w:rPr>
        <w:t>Korean passports issued on January 8, 2002 and December 12, 2011</w:t>
      </w:r>
      <w:r w:rsidR="001E0CF9">
        <w:rPr>
          <w:rFonts w:ascii="Times New Roman" w:hAnsi="Times New Roman"/>
          <w:szCs w:val="24"/>
        </w:rPr>
        <w:t xml:space="preserve">. As well as student ID’s from grades </w:t>
      </w:r>
      <w:r w:rsidR="00491230">
        <w:rPr>
          <w:rFonts w:ascii="Times New Roman" w:hAnsi="Times New Roman"/>
          <w:szCs w:val="24"/>
        </w:rPr>
        <w:t xml:space="preserve">6, 7, 10, and 11. </w:t>
      </w:r>
    </w:p>
    <w:p w14:paraId="470B4034" w14:textId="77777777" w:rsidR="006208E9" w:rsidRDefault="006208E9" w:rsidP="006208E9">
      <w:pPr>
        <w:jc w:val="both"/>
        <w:rPr>
          <w:rFonts w:ascii="Times New Roman" w:hAnsi="Times New Roman"/>
          <w:szCs w:val="24"/>
        </w:rPr>
      </w:pPr>
    </w:p>
    <w:p w14:paraId="77E99AB5" w14:textId="4FD6B7DD" w:rsidR="006208E9" w:rsidRDefault="006208E9" w:rsidP="006208E9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CONTINUOUS RESIDENCE </w:t>
      </w:r>
    </w:p>
    <w:p w14:paraId="04A3712A" w14:textId="56C494F5" w:rsidR="00DC587D" w:rsidRDefault="00491230" w:rsidP="00DC587D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Enclosed pleas find the</w:t>
      </w:r>
      <w:r w:rsidR="00DC587D">
        <w:rPr>
          <w:rFonts w:ascii="Times New Roman" w:hAnsi="Times New Roman"/>
          <w:szCs w:val="24"/>
        </w:rPr>
        <w:t xml:space="preserve"> following regarding Ms. Choi’s continuous residence in the United States from 2002 to present:</w:t>
      </w:r>
    </w:p>
    <w:p w14:paraId="4E936A92" w14:textId="5956A1A5" w:rsidR="00DC587D" w:rsidRDefault="00E65DCB" w:rsidP="00E65DCB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Records of Immunization from the states of California and Washington</w:t>
      </w:r>
    </w:p>
    <w:p w14:paraId="7B61285E" w14:textId="18099CE1" w:rsidR="00E65DCB" w:rsidRDefault="00E65DCB" w:rsidP="00E65DCB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Records</w:t>
      </w:r>
      <w:r w:rsidR="00656CBD">
        <w:rPr>
          <w:rFonts w:ascii="Times New Roman" w:hAnsi="Times New Roman"/>
          <w:szCs w:val="24"/>
        </w:rPr>
        <w:t xml:space="preserve"> of Scholastic Achievement, grade reports and school photos</w:t>
      </w:r>
    </w:p>
    <w:p w14:paraId="4987A12C" w14:textId="071023A2" w:rsidR="00656CBD" w:rsidRDefault="008C37D3" w:rsidP="00E65DCB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Bank statements from Bank of America from 09/22/11 to present</w:t>
      </w:r>
    </w:p>
    <w:p w14:paraId="1133ABA3" w14:textId="77777777" w:rsidR="008C37D3" w:rsidRDefault="008C37D3" w:rsidP="008C37D3">
      <w:pPr>
        <w:jc w:val="both"/>
        <w:rPr>
          <w:rFonts w:ascii="Times New Roman" w:hAnsi="Times New Roman"/>
          <w:szCs w:val="24"/>
        </w:rPr>
      </w:pPr>
    </w:p>
    <w:p w14:paraId="606E8DB5" w14:textId="69134EF3" w:rsidR="008C37D3" w:rsidRDefault="00AD6FC2" w:rsidP="00AD6FC2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PROOF OF PRESENCE IN THE UNITED STATES ON JUNE 15, 2012</w:t>
      </w:r>
    </w:p>
    <w:p w14:paraId="5E18154D" w14:textId="7B722571" w:rsidR="0061207B" w:rsidRDefault="0061207B" w:rsidP="00AD6FC2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Enclosed please find the following items regarding</w:t>
      </w:r>
      <w:r w:rsidR="001A0AFA">
        <w:rPr>
          <w:rFonts w:ascii="Times New Roman" w:hAnsi="Times New Roman"/>
          <w:szCs w:val="24"/>
        </w:rPr>
        <w:t xml:space="preserve"> Ms. Choi’s proof of presence in the United States on June 15, 2012</w:t>
      </w:r>
    </w:p>
    <w:p w14:paraId="24C8AB94" w14:textId="3B9B78AF" w:rsidR="00AD6FC2" w:rsidRDefault="002E3EE1" w:rsidP="0061207B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61207B">
        <w:rPr>
          <w:rFonts w:ascii="Times New Roman" w:hAnsi="Times New Roman"/>
          <w:szCs w:val="24"/>
        </w:rPr>
        <w:t xml:space="preserve"> Ms. Choi’s Bank of America bank statement for the period of 05/24/2012 through 06/22/2012, statement includes purchases in Yakima WA on 06/12/2012 and 06/18/2012</w:t>
      </w:r>
    </w:p>
    <w:p w14:paraId="0837EAC5" w14:textId="736BFF82" w:rsidR="001B12C0" w:rsidRDefault="0061207B" w:rsidP="0083416B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Transcripts </w:t>
      </w:r>
      <w:r w:rsidR="001A0AFA">
        <w:rPr>
          <w:rFonts w:ascii="Times New Roman" w:hAnsi="Times New Roman"/>
          <w:szCs w:val="24"/>
        </w:rPr>
        <w:t>from West Valley High School for 06/2012</w:t>
      </w:r>
    </w:p>
    <w:p w14:paraId="11361CEF" w14:textId="77777777" w:rsidR="001A0AFA" w:rsidRDefault="001A0AFA" w:rsidP="001A0AFA">
      <w:pPr>
        <w:ind w:left="1440"/>
        <w:jc w:val="both"/>
        <w:rPr>
          <w:rFonts w:ascii="Times New Roman" w:hAnsi="Times New Roman"/>
          <w:szCs w:val="24"/>
        </w:rPr>
      </w:pPr>
    </w:p>
    <w:p w14:paraId="74C2A0CD" w14:textId="77777777" w:rsidR="001A0AFA" w:rsidRDefault="001A0AFA" w:rsidP="001A0AFA">
      <w:pPr>
        <w:ind w:left="1440"/>
        <w:jc w:val="both"/>
        <w:rPr>
          <w:rFonts w:ascii="Times New Roman" w:hAnsi="Times New Roman"/>
          <w:szCs w:val="24"/>
        </w:rPr>
      </w:pPr>
    </w:p>
    <w:p w14:paraId="699FDC1F" w14:textId="77777777" w:rsidR="001A0AFA" w:rsidRDefault="001A0AFA" w:rsidP="001A0AFA">
      <w:pPr>
        <w:ind w:left="1440"/>
        <w:jc w:val="both"/>
        <w:rPr>
          <w:rFonts w:ascii="Times New Roman" w:hAnsi="Times New Roman"/>
          <w:szCs w:val="24"/>
        </w:rPr>
      </w:pPr>
    </w:p>
    <w:p w14:paraId="34CC70A5" w14:textId="77777777" w:rsidR="001A0AFA" w:rsidRPr="001A0AFA" w:rsidRDefault="001A0AFA" w:rsidP="001A0AFA">
      <w:pPr>
        <w:ind w:left="1440"/>
        <w:jc w:val="both"/>
        <w:rPr>
          <w:rFonts w:ascii="Times New Roman" w:hAnsi="Times New Roman"/>
          <w:szCs w:val="24"/>
        </w:rPr>
      </w:pPr>
      <w:bookmarkStart w:id="0" w:name="_GoBack"/>
      <w:bookmarkEnd w:id="0"/>
    </w:p>
    <w:p w14:paraId="64363C8A" w14:textId="77777777" w:rsidR="001B12C0" w:rsidRPr="00341EEB" w:rsidRDefault="001B12C0" w:rsidP="001B12C0">
      <w:pPr>
        <w:jc w:val="both"/>
        <w:rPr>
          <w:rFonts w:ascii="Times New Roman" w:hAnsi="Times New Roman"/>
          <w:szCs w:val="24"/>
        </w:rPr>
      </w:pPr>
      <w:r w:rsidRPr="00341EEB">
        <w:rPr>
          <w:rFonts w:ascii="Times New Roman" w:hAnsi="Times New Roman"/>
          <w:szCs w:val="24"/>
        </w:rPr>
        <w:t xml:space="preserve">Copies of documents submitted are exact photocopies </w:t>
      </w:r>
      <w:r>
        <w:rPr>
          <w:rFonts w:ascii="Times New Roman" w:hAnsi="Times New Roman"/>
          <w:szCs w:val="24"/>
        </w:rPr>
        <w:t xml:space="preserve">of unaltered original documents.  We </w:t>
      </w:r>
      <w:r w:rsidRPr="00341EEB">
        <w:rPr>
          <w:rFonts w:ascii="Times New Roman" w:hAnsi="Times New Roman"/>
          <w:szCs w:val="24"/>
        </w:rPr>
        <w:t>understand that we may be required to submit original documents to an Immigration or Consular Office at a later date.</w:t>
      </w:r>
    </w:p>
    <w:p w14:paraId="0FBD6416" w14:textId="77777777" w:rsidR="001B12C0" w:rsidRPr="00341EEB" w:rsidRDefault="001B12C0" w:rsidP="001B12C0">
      <w:pPr>
        <w:jc w:val="both"/>
        <w:rPr>
          <w:rFonts w:ascii="Times New Roman" w:hAnsi="Times New Roman"/>
          <w:szCs w:val="24"/>
        </w:rPr>
      </w:pPr>
    </w:p>
    <w:p w14:paraId="6FB54D52" w14:textId="77777777" w:rsidR="001B12C0" w:rsidRDefault="001B12C0" w:rsidP="001B12C0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If you have any questions or need additional information, please do not hesitate to contact me.</w:t>
      </w:r>
    </w:p>
    <w:p w14:paraId="19643EDF" w14:textId="77777777" w:rsidR="001B12C0" w:rsidRDefault="001B12C0" w:rsidP="001B12C0">
      <w:pPr>
        <w:jc w:val="both"/>
        <w:rPr>
          <w:rFonts w:ascii="Times New Roman" w:hAnsi="Times New Roman"/>
          <w:szCs w:val="24"/>
        </w:rPr>
      </w:pPr>
    </w:p>
    <w:p w14:paraId="35CCC30F" w14:textId="77777777" w:rsidR="001B12C0" w:rsidRDefault="001B12C0" w:rsidP="001B12C0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Thank you for your consideration.</w:t>
      </w:r>
    </w:p>
    <w:p w14:paraId="0B63EC52" w14:textId="77777777" w:rsidR="001B12C0" w:rsidRDefault="001B12C0" w:rsidP="001B12C0">
      <w:pPr>
        <w:jc w:val="both"/>
        <w:rPr>
          <w:rFonts w:ascii="Times New Roman" w:hAnsi="Times New Roman"/>
        </w:rPr>
      </w:pPr>
    </w:p>
    <w:p w14:paraId="136DBF69" w14:textId="77777777" w:rsidR="001B12C0" w:rsidRDefault="001B12C0" w:rsidP="001B12C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Sincerely,</w:t>
      </w:r>
    </w:p>
    <w:p w14:paraId="7454ECC4" w14:textId="77777777" w:rsidR="001B12C0" w:rsidRDefault="001B12C0" w:rsidP="001B12C0">
      <w:pPr>
        <w:jc w:val="both"/>
        <w:rPr>
          <w:rFonts w:ascii="Times New Roman" w:hAnsi="Times New Roman"/>
        </w:rPr>
      </w:pPr>
    </w:p>
    <w:p w14:paraId="790C224C" w14:textId="77777777" w:rsidR="001B12C0" w:rsidRDefault="001B12C0" w:rsidP="001B12C0">
      <w:pPr>
        <w:jc w:val="both"/>
        <w:rPr>
          <w:rFonts w:ascii="Times New Roman" w:hAnsi="Times New Roman"/>
        </w:rPr>
      </w:pPr>
    </w:p>
    <w:p w14:paraId="618CAAA1" w14:textId="77777777" w:rsidR="001B12C0" w:rsidRDefault="001B12C0" w:rsidP="001B12C0">
      <w:pPr>
        <w:jc w:val="both"/>
        <w:rPr>
          <w:rFonts w:ascii="Times New Roman" w:hAnsi="Times New Roman"/>
        </w:rPr>
      </w:pPr>
    </w:p>
    <w:p w14:paraId="6C7AC76A" w14:textId="77777777" w:rsidR="001B12C0" w:rsidRDefault="001B12C0" w:rsidP="001B12C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Christine Phillips</w:t>
      </w:r>
    </w:p>
    <w:p w14:paraId="3D41210C" w14:textId="77777777" w:rsidR="001B12C0" w:rsidRDefault="001B12C0" w:rsidP="0083416B">
      <w:pPr>
        <w:jc w:val="both"/>
        <w:rPr>
          <w:rFonts w:ascii="Times New Roman" w:hAnsi="Times New Roman"/>
          <w:szCs w:val="24"/>
        </w:rPr>
      </w:pPr>
    </w:p>
    <w:p w14:paraId="069DA6CC" w14:textId="77777777" w:rsidR="0083416B" w:rsidRDefault="0083416B" w:rsidP="0083416B">
      <w:pPr>
        <w:jc w:val="both"/>
        <w:rPr>
          <w:rFonts w:ascii="Times New Roman" w:hAnsi="Times New Roman"/>
          <w:szCs w:val="24"/>
        </w:rPr>
      </w:pPr>
    </w:p>
    <w:p w14:paraId="6914A6FD" w14:textId="77777777" w:rsidR="0083416B" w:rsidRPr="0083416B" w:rsidRDefault="0083416B" w:rsidP="0083416B">
      <w:pPr>
        <w:rPr>
          <w:rFonts w:ascii="Times New Roman" w:hAnsi="Times New Roman"/>
          <w:szCs w:val="24"/>
        </w:rPr>
      </w:pPr>
    </w:p>
    <w:sectPr w:rsidR="0083416B" w:rsidRPr="0083416B" w:rsidSect="00344812">
      <w:footerReference w:type="default" r:id="rId8"/>
      <w:pgSz w:w="12240" w:h="15840"/>
      <w:pgMar w:top="1440" w:right="1800" w:bottom="96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93745B" w14:textId="77777777" w:rsidR="007D5D76" w:rsidRDefault="007D5D76">
      <w:r>
        <w:separator/>
      </w:r>
    </w:p>
  </w:endnote>
  <w:endnote w:type="continuationSeparator" w:id="0">
    <w:p w14:paraId="6883AA85" w14:textId="77777777" w:rsidR="007D5D76" w:rsidRDefault="007D5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MT"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Modern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aramond">
    <w:panose1 w:val="02020404030301010803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4447A97D" w14:textId="77777777"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</w:p>
  <w:p w14:paraId="0C3DEC3E" w14:textId="77777777" w:rsidR="00A53D73" w:rsidRDefault="00626345" w:rsidP="00B14164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701 Millennium Tower</w:t>
    </w:r>
    <w:r w:rsidR="00177998">
      <w:rPr>
        <w:rFonts w:ascii="Garamond" w:hAnsi="Garamond"/>
        <w:b/>
        <w:i/>
        <w:sz w:val="18"/>
      </w:rPr>
      <w:t xml:space="preserve"> </w:t>
    </w:r>
    <w:r w:rsidR="00B14164">
      <w:rPr>
        <w:rFonts w:ascii="Garamond" w:hAnsi="Garamond"/>
        <w:b/>
        <w:i/>
        <w:sz w:val="18"/>
      </w:rPr>
      <w:t xml:space="preserve">   </w:t>
    </w:r>
    <w:r w:rsidR="00567FF2">
      <w:rPr>
        <w:rFonts w:ascii="Garamond" w:hAnsi="Garamond"/>
        <w:b/>
        <w:i/>
        <w:sz w:val="18"/>
      </w:rPr>
      <w:t>719 Second Avenue</w:t>
    </w:r>
  </w:p>
  <w:p w14:paraId="3E9CB31B" w14:textId="77777777" w:rsidR="00177998" w:rsidRDefault="00626345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Seattle, Washington  98104</w:t>
    </w:r>
    <w:r w:rsidR="00177998">
      <w:rPr>
        <w:rFonts w:ascii="Garamond" w:hAnsi="Garamond"/>
        <w:b/>
        <w:i/>
        <w:sz w:val="18"/>
      </w:rPr>
      <w:t xml:space="preserve">   </w:t>
    </w:r>
  </w:p>
  <w:p w14:paraId="1C8FEF93" w14:textId="77777777"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206.286.0167 (voice)</w:t>
    </w:r>
    <w:r w:rsidR="00B14164">
      <w:rPr>
        <w:rFonts w:ascii="Garamond" w:hAnsi="Garamond"/>
        <w:b/>
        <w:i/>
        <w:sz w:val="18"/>
      </w:rPr>
      <w:t xml:space="preserve">   206.770.7215 (fax)</w:t>
    </w:r>
  </w:p>
  <w:p w14:paraId="58E688EE" w14:textId="77777777"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william@fricklawfirm.info</w:t>
    </w:r>
  </w:p>
  <w:p w14:paraId="1F200AF3" w14:textId="77777777" w:rsidR="00177998" w:rsidRDefault="00177998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Bar:     Pennsylvania   Washington State</w:t>
    </w:r>
  </w:p>
  <w:p w14:paraId="2B50C2C0" w14:textId="77777777" w:rsidR="00177998" w:rsidRDefault="007D5D76">
    <w:pPr>
      <w:pStyle w:val="Footer"/>
      <w:jc w:val="center"/>
      <w:rPr>
        <w:rFonts w:ascii="Garamond" w:hAnsi="Garamond"/>
        <w:b/>
        <w:i/>
        <w:sz w:val="18"/>
      </w:rPr>
    </w:pPr>
    <w:r>
      <w:rPr>
        <w:noProof/>
      </w:rPr>
      <w:pict w14:anchorId="74292905">
        <v:shapetype id="_x0000_t202" coordsize="21600,21600" o:spt="202" path="m0,0l0,21600,21600,21600,21600,0xe">
          <v:stroke joinstyle="miter"/>
          <v:path gradientshapeok="t" o:connecttype="rect"/>
        </v:shapetype>
        <v:shape id="Text Box 1" o:spid="_x0000_s2048" type="#_x0000_t202" style="position:absolute;left:0;text-align:left;margin-left:-68.35pt;margin-top:741.6pt;width:151.2pt;height:20.35pt;z-index:-251658752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wrapcoords="-106 0 -106 20000 21600 20000 21600 0 -106 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" o:allowincell="f" stroked="f">
          <v:textbox>
            <w:txbxContent>
              <w:p w14:paraId="6A17AAF0" w14:textId="77777777" w:rsidR="00177998" w:rsidRDefault="00177998">
                <w:pPr>
                  <w:rPr>
                    <w:rStyle w:val="PageNumber"/>
                  </w:rPr>
                </w:pPr>
                <w:r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t xml:space="preserve">Page </w:t>
                </w:r>
                <w:r w:rsidR="006A48C8"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fldChar w:fldCharType="begin"/>
                </w:r>
                <w:r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instrText xml:space="preserve"> PAGE </w:instrText>
                </w:r>
                <w:r w:rsidR="006A48C8"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fldChar w:fldCharType="separate"/>
                </w:r>
                <w:r w:rsidR="001A0AFA">
                  <w:rPr>
                    <w:rStyle w:val="PageNumber"/>
                    <w:rFonts w:ascii="Times New Roman" w:hAnsi="Times New Roman"/>
                    <w:noProof/>
                    <w:snapToGrid w:val="0"/>
                    <w:sz w:val="14"/>
                  </w:rPr>
                  <w:t>1</w:t>
                </w:r>
                <w:r w:rsidR="006A48C8"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fldChar w:fldCharType="end"/>
                </w:r>
                <w:r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t xml:space="preserve"> </w:t>
                </w:r>
              </w:p>
              <w:p w14:paraId="2905986C" w14:textId="77777777" w:rsidR="00177998" w:rsidRDefault="006A48C8">
                <w:pPr>
                  <w:pStyle w:val="Footer"/>
                  <w:rPr>
                    <w:rFonts w:ascii="Times New Roman" w:hAnsi="Times New Roman"/>
                    <w:i/>
                    <w:color w:val="FFFFFF"/>
                    <w:sz w:val="10"/>
                  </w:rPr>
                </w:pPr>
                <w:r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fldChar w:fldCharType="begin"/>
                </w:r>
                <w:r w:rsidR="00177998"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instrText xml:space="preserve"> FILENAME </w:instrText>
                </w:r>
                <w:r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fldChar w:fldCharType="separate"/>
                </w:r>
                <w:r w:rsidR="00626345">
                  <w:rPr>
                    <w:rFonts w:ascii="Times New Roman" w:hAnsi="Times New Roman"/>
                    <w:i/>
                    <w:noProof/>
                    <w:snapToGrid w:val="0"/>
                    <w:color w:val="FFFFFF"/>
                    <w:sz w:val="10"/>
                  </w:rPr>
                  <w:t>Document4</w:t>
                </w:r>
                <w:r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fldChar w:fldCharType="end"/>
                </w:r>
              </w:p>
              <w:p w14:paraId="56B53BE7" w14:textId="77777777" w:rsidR="00177998" w:rsidRDefault="00177998">
                <w:pPr>
                  <w:rPr>
                    <w:rFonts w:ascii="Times New Roman" w:hAnsi="Times New Roman"/>
                    <w:sz w:val="14"/>
                  </w:rPr>
                </w:pPr>
              </w:p>
            </w:txbxContent>
          </v:textbox>
          <w10:wrap type="tight" anchory="page"/>
        </v:shape>
      </w:pict>
    </w:r>
    <w:r w:rsidR="00177998">
      <w:rPr>
        <w:rFonts w:ascii="Garamond" w:hAnsi="Garamond"/>
        <w:b/>
        <w:smallCaps/>
        <w:sz w:val="14"/>
      </w:rPr>
      <w:t>Member: American Immigration Lawyers Association</w:t>
    </w:r>
  </w:p>
  <w:p w14:paraId="544C1B9C" w14:textId="77777777" w:rsidR="00177998" w:rsidRDefault="0017799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6D71F2" w14:textId="77777777" w:rsidR="007D5D76" w:rsidRDefault="007D5D76">
      <w:r>
        <w:separator/>
      </w:r>
    </w:p>
  </w:footnote>
  <w:footnote w:type="continuationSeparator" w:id="0">
    <w:p w14:paraId="2B81ED1B" w14:textId="77777777" w:rsidR="007D5D76" w:rsidRDefault="007D5D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2716D9"/>
    <w:multiLevelType w:val="hybridMultilevel"/>
    <w:tmpl w:val="66241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A462ED"/>
    <w:multiLevelType w:val="hybridMultilevel"/>
    <w:tmpl w:val="22EC0278"/>
    <w:lvl w:ilvl="0" w:tplc="9AB8F9F0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36F34BB"/>
    <w:multiLevelType w:val="hybridMultilevel"/>
    <w:tmpl w:val="4A8C5EF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4E3C1787"/>
    <w:multiLevelType w:val="hybridMultilevel"/>
    <w:tmpl w:val="A13CF1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705F08"/>
    <w:multiLevelType w:val="hybridMultilevel"/>
    <w:tmpl w:val="66DC7568"/>
    <w:lvl w:ilvl="0" w:tplc="52D401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591B2741"/>
    <w:multiLevelType w:val="hybridMultilevel"/>
    <w:tmpl w:val="82D483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0913E54"/>
    <w:multiLevelType w:val="hybridMultilevel"/>
    <w:tmpl w:val="C330B6FE"/>
    <w:lvl w:ilvl="0" w:tplc="E8D2492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26E372A"/>
    <w:multiLevelType w:val="hybridMultilevel"/>
    <w:tmpl w:val="9CDACFD0"/>
    <w:lvl w:ilvl="0" w:tplc="826E2F78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7235484"/>
    <w:multiLevelType w:val="hybridMultilevel"/>
    <w:tmpl w:val="01E65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5"/>
  </w:num>
  <w:num w:numId="5">
    <w:abstractNumId w:val="7"/>
  </w:num>
  <w:num w:numId="6">
    <w:abstractNumId w:val="1"/>
  </w:num>
  <w:num w:numId="7">
    <w:abstractNumId w:val="2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0"/>
  <w:doNotDisplayPageBoundaries/>
  <w:printFractionalCharacterWidth/>
  <w:embedSystemFonts/>
  <w:attachedTemplate r:id="rId1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6345"/>
    <w:rsid w:val="000305AC"/>
    <w:rsid w:val="000A229B"/>
    <w:rsid w:val="000B62A2"/>
    <w:rsid w:val="0011049E"/>
    <w:rsid w:val="00166D25"/>
    <w:rsid w:val="00177998"/>
    <w:rsid w:val="001A0AFA"/>
    <w:rsid w:val="001A784D"/>
    <w:rsid w:val="001B12C0"/>
    <w:rsid w:val="001C1F65"/>
    <w:rsid w:val="001E0CF9"/>
    <w:rsid w:val="002A0007"/>
    <w:rsid w:val="002D2C95"/>
    <w:rsid w:val="002E3EE1"/>
    <w:rsid w:val="00344812"/>
    <w:rsid w:val="00347B6D"/>
    <w:rsid w:val="003A33E4"/>
    <w:rsid w:val="00403CFA"/>
    <w:rsid w:val="00491230"/>
    <w:rsid w:val="0052414F"/>
    <w:rsid w:val="00554788"/>
    <w:rsid w:val="00567FF2"/>
    <w:rsid w:val="005B2CE4"/>
    <w:rsid w:val="0061207B"/>
    <w:rsid w:val="006208E9"/>
    <w:rsid w:val="00626345"/>
    <w:rsid w:val="00656CBD"/>
    <w:rsid w:val="006A48C8"/>
    <w:rsid w:val="006A6C50"/>
    <w:rsid w:val="006D1532"/>
    <w:rsid w:val="006D289A"/>
    <w:rsid w:val="007C05A7"/>
    <w:rsid w:val="007D5D76"/>
    <w:rsid w:val="0083416B"/>
    <w:rsid w:val="008957EE"/>
    <w:rsid w:val="008C37D3"/>
    <w:rsid w:val="008C6330"/>
    <w:rsid w:val="0095749E"/>
    <w:rsid w:val="009B1544"/>
    <w:rsid w:val="009F02D0"/>
    <w:rsid w:val="00A53D73"/>
    <w:rsid w:val="00A87614"/>
    <w:rsid w:val="00A97A98"/>
    <w:rsid w:val="00AD6FC2"/>
    <w:rsid w:val="00B11FBE"/>
    <w:rsid w:val="00B14164"/>
    <w:rsid w:val="00BC4979"/>
    <w:rsid w:val="00C604D3"/>
    <w:rsid w:val="00D37C4E"/>
    <w:rsid w:val="00DC587D"/>
    <w:rsid w:val="00E32674"/>
    <w:rsid w:val="00E553BA"/>
    <w:rsid w:val="00E65DCB"/>
    <w:rsid w:val="00E73970"/>
    <w:rsid w:val="00EC6F92"/>
    <w:rsid w:val="00F2602A"/>
    <w:rsid w:val="00F60784"/>
    <w:rsid w:val="00F86059"/>
    <w:rsid w:val="00F965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031EC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1B12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Pessoa/Users/Pessoa/Desktop/MI%20Law%20offic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0363E5D-49C3-D448-B7F8-52CA50DE7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MI Law office.dotx</Template>
  <TotalTime>53</TotalTime>
  <Pages>2</Pages>
  <Words>280</Words>
  <Characters>1596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WILLIAM FRICK</vt:lpstr>
    </vt:vector>
  </TitlesOfParts>
  <Company>Le Homme Sans Peur</Company>
  <LinksUpToDate>false</LinksUpToDate>
  <CharactersWithSpaces>1873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subject/>
  <dc:creator>Christine Ann Phillips</dc:creator>
  <cp:keywords/>
  <dc:description/>
  <cp:lastModifiedBy>William Frick</cp:lastModifiedBy>
  <cp:revision>4</cp:revision>
  <cp:lastPrinted>2010-09-04T03:20:00Z</cp:lastPrinted>
  <dcterms:created xsi:type="dcterms:W3CDTF">2017-06-21T21:31:00Z</dcterms:created>
  <dcterms:modified xsi:type="dcterms:W3CDTF">2017-06-21T22:33:00Z</dcterms:modified>
</cp:coreProperties>
</file>